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0659" w14:textId="21241421" w:rsidR="00BA00A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RAMSAY</w:t>
      </w:r>
      <w:r>
        <w:rPr>
          <w:rFonts w:ascii="Times New Roman" w:hAnsi="Times New Roman" w:cs="Times New Roman"/>
          <w:sz w:val="24"/>
          <w:szCs w:val="24"/>
        </w:rPr>
        <w:t xml:space="preserve">      (d.1434)</w:t>
      </w:r>
    </w:p>
    <w:p w14:paraId="002501D2" w14:textId="34FCB1F4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Kexby.</w:t>
      </w:r>
    </w:p>
    <w:p w14:paraId="5D43ABB7" w14:textId="081F6FAA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B7A9D" w14:textId="086BB92C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B822F" w14:textId="643A6DA8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Nov.1434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p.135)</w:t>
      </w:r>
    </w:p>
    <w:p w14:paraId="308DB11B" w14:textId="56D8C4F1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508477D" w14:textId="39AB5C81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88F62" w14:textId="2971B098" w:rsid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072CA" w14:textId="3952CFB4" w:rsidR="00653C4B" w:rsidRPr="00653C4B" w:rsidRDefault="00653C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2021</w:t>
      </w:r>
    </w:p>
    <w:sectPr w:rsidR="00653C4B" w:rsidRPr="00653C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EBF7D" w14:textId="77777777" w:rsidR="00653C4B" w:rsidRDefault="00653C4B" w:rsidP="009139A6">
      <w:r>
        <w:separator/>
      </w:r>
    </w:p>
  </w:endnote>
  <w:endnote w:type="continuationSeparator" w:id="0">
    <w:p w14:paraId="125DC42D" w14:textId="77777777" w:rsidR="00653C4B" w:rsidRDefault="00653C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D0A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09E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BD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35362" w14:textId="77777777" w:rsidR="00653C4B" w:rsidRDefault="00653C4B" w:rsidP="009139A6">
      <w:r>
        <w:separator/>
      </w:r>
    </w:p>
  </w:footnote>
  <w:footnote w:type="continuationSeparator" w:id="0">
    <w:p w14:paraId="6CB8692A" w14:textId="77777777" w:rsidR="00653C4B" w:rsidRDefault="00653C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2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E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D1E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4B"/>
    <w:rsid w:val="000666E0"/>
    <w:rsid w:val="002510B7"/>
    <w:rsid w:val="005C130B"/>
    <w:rsid w:val="00653C4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B9080"/>
  <w15:chartTrackingRefBased/>
  <w15:docId w15:val="{515897D4-7D0E-498F-BD8C-98BF6FC2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2021-06-24T19:32:00Z</dcterms:created>
  <dcterms:modified xsi:type="dcterms:W3CDTF">2021-06-24T19:35:00Z</dcterms:modified>
</cp:coreProperties>
</file>